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8CCA" w14:textId="5F3A8968" w:rsidR="00BA00AB" w:rsidRDefault="00166B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LEMAN</w:t>
      </w:r>
      <w:r>
        <w:rPr>
          <w:rFonts w:cs="Times New Roman"/>
          <w:szCs w:val="24"/>
        </w:rPr>
        <w:t xml:space="preserve">    (d.1495)</w:t>
      </w:r>
    </w:p>
    <w:p w14:paraId="616C39A7" w14:textId="2A68074A" w:rsidR="00166B67" w:rsidRDefault="00166B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4DC42E62" w14:textId="77777777" w:rsidR="00166B67" w:rsidRDefault="00166B67" w:rsidP="009139A6">
      <w:pPr>
        <w:pStyle w:val="NoSpacing"/>
        <w:rPr>
          <w:rFonts w:cs="Times New Roman"/>
          <w:szCs w:val="24"/>
        </w:rPr>
      </w:pPr>
    </w:p>
    <w:p w14:paraId="44E7FBE4" w14:textId="77777777" w:rsidR="00166B67" w:rsidRDefault="00166B67" w:rsidP="009139A6">
      <w:pPr>
        <w:pStyle w:val="NoSpacing"/>
        <w:rPr>
          <w:rFonts w:cs="Times New Roman"/>
          <w:szCs w:val="24"/>
        </w:rPr>
      </w:pPr>
    </w:p>
    <w:p w14:paraId="18BBFF01" w14:textId="0F485EBF" w:rsidR="00166B67" w:rsidRDefault="00166B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He had goods worth £115 in his house at the time of his death.</w:t>
      </w:r>
    </w:p>
    <w:p w14:paraId="28215849" w14:textId="0127AF95" w:rsidR="00166B67" w:rsidRDefault="00166B67" w:rsidP="00166B6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(“Growing Up In Medieval London” by Barbara A.Hanawalt, pub. Oxford University Press 1993 p.</w:t>
      </w:r>
      <w:r>
        <w:rPr>
          <w:rFonts w:cs="Times New Roman"/>
          <w:szCs w:val="24"/>
        </w:rPr>
        <w:t>36)</w:t>
      </w:r>
    </w:p>
    <w:p w14:paraId="6DB09016" w14:textId="77777777" w:rsidR="00166B67" w:rsidRDefault="00166B67" w:rsidP="00166B67">
      <w:pPr>
        <w:pStyle w:val="NoSpacing"/>
        <w:rPr>
          <w:rFonts w:cs="Times New Roman"/>
          <w:szCs w:val="24"/>
        </w:rPr>
      </w:pPr>
    </w:p>
    <w:p w14:paraId="4159489A" w14:textId="77777777" w:rsidR="00166B67" w:rsidRDefault="00166B67" w:rsidP="00166B67">
      <w:pPr>
        <w:pStyle w:val="NoSpacing"/>
        <w:rPr>
          <w:rFonts w:cs="Times New Roman"/>
          <w:szCs w:val="24"/>
        </w:rPr>
      </w:pPr>
    </w:p>
    <w:p w14:paraId="40061667" w14:textId="41AB3221" w:rsidR="00166B67" w:rsidRDefault="00166B67" w:rsidP="00166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2023</w:t>
      </w:r>
    </w:p>
    <w:p w14:paraId="2BAE3B49" w14:textId="2244C270" w:rsidR="00166B67" w:rsidRPr="00166B67" w:rsidRDefault="00166B67" w:rsidP="009139A6">
      <w:pPr>
        <w:pStyle w:val="NoSpacing"/>
        <w:rPr>
          <w:rFonts w:cs="Times New Roman"/>
          <w:szCs w:val="24"/>
        </w:rPr>
      </w:pPr>
    </w:p>
    <w:sectPr w:rsidR="00166B67" w:rsidRPr="00166B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DAEFE" w14:textId="77777777" w:rsidR="00166B67" w:rsidRDefault="00166B67" w:rsidP="009139A6">
      <w:r>
        <w:separator/>
      </w:r>
    </w:p>
  </w:endnote>
  <w:endnote w:type="continuationSeparator" w:id="0">
    <w:p w14:paraId="2D0D2040" w14:textId="77777777" w:rsidR="00166B67" w:rsidRDefault="00166B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268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8E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085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DBE8" w14:textId="77777777" w:rsidR="00166B67" w:rsidRDefault="00166B67" w:rsidP="009139A6">
      <w:r>
        <w:separator/>
      </w:r>
    </w:p>
  </w:footnote>
  <w:footnote w:type="continuationSeparator" w:id="0">
    <w:p w14:paraId="5F68FB54" w14:textId="77777777" w:rsidR="00166B67" w:rsidRDefault="00166B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83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2B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30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67"/>
    <w:rsid w:val="000666E0"/>
    <w:rsid w:val="00166B6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42D53"/>
  <w15:chartTrackingRefBased/>
  <w15:docId w15:val="{021D04DE-5560-4D65-A1B2-DE8C0C2F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2023-10-05T20:13:00Z</dcterms:created>
  <dcterms:modified xsi:type="dcterms:W3CDTF">2023-10-05T20:17:00Z</dcterms:modified>
</cp:coreProperties>
</file>